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E0" w:rsidRPr="003163B3" w:rsidRDefault="007433E0" w:rsidP="00E837B6">
      <w:pPr>
        <w:shd w:val="clear" w:color="auto" w:fill="FFFFFF"/>
        <w:jc w:val="center"/>
        <w:rPr>
          <w:b/>
          <w:sz w:val="24"/>
          <w:szCs w:val="24"/>
        </w:rPr>
      </w:pPr>
    </w:p>
    <w:p w:rsidR="007433E0" w:rsidRPr="003163B3" w:rsidRDefault="007433E0" w:rsidP="00E837B6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7433E0" w:rsidRPr="003163B3" w:rsidRDefault="007433E0" w:rsidP="00E837B6">
      <w:pPr>
        <w:jc w:val="center"/>
        <w:rPr>
          <w:sz w:val="24"/>
          <w:szCs w:val="24"/>
        </w:rPr>
      </w:pPr>
      <w:r w:rsidRPr="003163B3">
        <w:rPr>
          <w:b/>
          <w:sz w:val="24"/>
          <w:szCs w:val="24"/>
        </w:rPr>
        <w:t>за подизпълнители</w:t>
      </w:r>
    </w:p>
    <w:p w:rsidR="007433E0" w:rsidRDefault="007433E0" w:rsidP="00E837B6">
      <w:pPr>
        <w:jc w:val="both"/>
        <w:rPr>
          <w:b/>
          <w:sz w:val="24"/>
          <w:szCs w:val="24"/>
          <w:lang w:eastAsia="zh-CN"/>
        </w:rPr>
      </w:pPr>
    </w:p>
    <w:p w:rsidR="007433E0" w:rsidRDefault="007433E0" w:rsidP="00E837B6">
      <w:pPr>
        <w:jc w:val="both"/>
        <w:rPr>
          <w:b/>
          <w:sz w:val="24"/>
          <w:szCs w:val="24"/>
          <w:lang w:eastAsia="zh-CN"/>
        </w:rPr>
      </w:pPr>
    </w:p>
    <w:p w:rsidR="007433E0" w:rsidRPr="003163B3" w:rsidRDefault="007433E0" w:rsidP="00E837B6">
      <w:pPr>
        <w:jc w:val="both"/>
        <w:rPr>
          <w:b/>
          <w:sz w:val="24"/>
          <w:szCs w:val="24"/>
          <w:lang w:eastAsia="zh-CN"/>
        </w:rPr>
      </w:pPr>
    </w:p>
    <w:p w:rsidR="007433E0" w:rsidRPr="003163B3" w:rsidRDefault="007433E0" w:rsidP="00E837B6">
      <w:pPr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..............................................................................................................</w:t>
      </w:r>
    </w:p>
    <w:p w:rsidR="007433E0" w:rsidRPr="003163B3" w:rsidRDefault="007433E0" w:rsidP="00E837B6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7433E0" w:rsidRDefault="007433E0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в качеството си на .....................................................................</w:t>
      </w:r>
      <w:r>
        <w:rPr>
          <w:sz w:val="24"/>
          <w:szCs w:val="24"/>
          <w:lang w:eastAsia="zh-CN"/>
        </w:rPr>
        <w:t xml:space="preserve"> 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 xml:space="preserve">....................., ЕИК ............................., </w:t>
      </w:r>
    </w:p>
    <w:p w:rsidR="007433E0" w:rsidRPr="003163B3" w:rsidRDefault="007433E0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7433E0" w:rsidRPr="003163B3" w:rsidRDefault="007433E0" w:rsidP="00E837B6">
      <w:pPr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   </w:t>
      </w:r>
    </w:p>
    <w:p w:rsidR="007433E0" w:rsidRPr="003163B3" w:rsidRDefault="007433E0" w:rsidP="00E837B6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7433E0" w:rsidRPr="003163B3" w:rsidRDefault="007433E0" w:rsidP="00E837B6">
      <w:pPr>
        <w:rPr>
          <w:b/>
          <w:sz w:val="24"/>
          <w:szCs w:val="24"/>
          <w:lang w:eastAsia="zh-CN"/>
        </w:rPr>
      </w:pPr>
    </w:p>
    <w:p w:rsidR="007433E0" w:rsidRPr="003163B3" w:rsidRDefault="007433E0" w:rsidP="00E837B6">
      <w:pPr>
        <w:jc w:val="both"/>
        <w:rPr>
          <w:b/>
          <w:sz w:val="24"/>
          <w:szCs w:val="24"/>
        </w:rPr>
      </w:pPr>
      <w:r w:rsidRPr="003163B3">
        <w:rPr>
          <w:sz w:val="24"/>
          <w:szCs w:val="24"/>
          <w:lang w:val="ru-RU"/>
        </w:rPr>
        <w:t>1. Че при изпълнението на обществена поръчката с предмет</w:t>
      </w:r>
      <w:r w:rsidRPr="003163B3">
        <w:rPr>
          <w:b/>
          <w:sz w:val="24"/>
          <w:szCs w:val="24"/>
          <w:lang w:val="ru-RU"/>
        </w:rPr>
        <w:t xml:space="preserve"> </w:t>
      </w:r>
    </w:p>
    <w:p w:rsidR="007433E0" w:rsidRPr="004E1735" w:rsidRDefault="007433E0" w:rsidP="00045770">
      <w:pPr>
        <w:pStyle w:val="Heading1"/>
        <w:keepNext w:val="0"/>
        <w:keepLines w:val="0"/>
        <w:tabs>
          <w:tab w:val="num" w:pos="900"/>
        </w:tabs>
        <w:spacing w:before="100" w:beforeAutospacing="1" w:after="100" w:afterAutospacing="1" w:line="360" w:lineRule="auto"/>
        <w:ind w:left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E1735">
        <w:rPr>
          <w:rFonts w:ascii="Times New Roman" w:hAnsi="Times New Roman"/>
          <w:color w:val="auto"/>
          <w:sz w:val="24"/>
          <w:szCs w:val="24"/>
        </w:rPr>
        <w:t xml:space="preserve">„Доставка на новопроизведени превозни средства за нуждите на дирекция „Управление на отпадъците”, </w:t>
      </w:r>
      <w:r>
        <w:rPr>
          <w:rFonts w:ascii="Times New Roman" w:hAnsi="Times New Roman"/>
          <w:color w:val="auto"/>
          <w:sz w:val="24"/>
          <w:szCs w:val="24"/>
        </w:rPr>
        <w:t>за обособена позиция №............................................................................................................................</w:t>
      </w:r>
    </w:p>
    <w:p w:rsidR="007433E0" w:rsidRPr="004E1735" w:rsidRDefault="007433E0" w:rsidP="00E837B6">
      <w:pPr>
        <w:spacing w:before="120"/>
        <w:jc w:val="both"/>
        <w:rPr>
          <w:b/>
          <w:bCs/>
          <w:sz w:val="24"/>
          <w:szCs w:val="24"/>
        </w:rPr>
      </w:pPr>
      <w:r w:rsidRPr="004E1735">
        <w:rPr>
          <w:bCs/>
          <w:sz w:val="24"/>
          <w:szCs w:val="24"/>
          <w:lang w:val="ru-RU"/>
        </w:rPr>
        <w:t>...................................................................................................................</w:t>
      </w:r>
    </w:p>
    <w:p w:rsidR="007433E0" w:rsidRPr="003163B3" w:rsidRDefault="007433E0" w:rsidP="00E837B6">
      <w:pPr>
        <w:spacing w:before="120"/>
        <w:jc w:val="both"/>
        <w:rPr>
          <w:b/>
          <w:sz w:val="24"/>
          <w:szCs w:val="24"/>
          <w:lang w:val="ru-RU"/>
        </w:rPr>
      </w:pPr>
      <w:r w:rsidRPr="003163B3">
        <w:rPr>
          <w:b/>
          <w:i/>
          <w:sz w:val="24"/>
          <w:szCs w:val="24"/>
          <w:u w:val="single"/>
          <w:lang w:val="ru-RU"/>
        </w:rPr>
        <w:t>няма да ползвам / ще ползвам</w:t>
      </w:r>
      <w:r w:rsidRPr="003163B3">
        <w:rPr>
          <w:b/>
          <w:sz w:val="24"/>
          <w:szCs w:val="24"/>
          <w:lang w:val="ru-RU"/>
        </w:rPr>
        <w:t xml:space="preserve"> подизпълнител (и).</w:t>
      </w:r>
    </w:p>
    <w:p w:rsidR="007433E0" w:rsidRPr="003163B3" w:rsidRDefault="007433E0" w:rsidP="00E837B6">
      <w:pPr>
        <w:ind w:firstLine="708"/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(ненужното се зачертава)</w:t>
      </w:r>
    </w:p>
    <w:p w:rsidR="007433E0" w:rsidRPr="003163B3" w:rsidRDefault="007433E0" w:rsidP="00E837B6">
      <w:pPr>
        <w:pStyle w:val="BodyText"/>
        <w:spacing w:before="12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2. Подизпълнителя</w:t>
      </w:r>
      <w:r>
        <w:rPr>
          <w:b/>
          <w:bCs/>
          <w:szCs w:val="24"/>
          <w:lang w:val="ru-RU"/>
        </w:rPr>
        <w:t>т</w:t>
      </w:r>
      <w:r w:rsidRPr="003163B3">
        <w:rPr>
          <w:b/>
          <w:bCs/>
          <w:szCs w:val="24"/>
          <w:lang w:val="ru-RU"/>
        </w:rPr>
        <w:t>/-ите, който</w:t>
      </w:r>
      <w:r>
        <w:rPr>
          <w:b/>
          <w:bCs/>
          <w:szCs w:val="24"/>
          <w:lang w:val="ru-RU"/>
        </w:rPr>
        <w:t xml:space="preserve">/които </w:t>
      </w:r>
      <w:r w:rsidRPr="003163B3">
        <w:rPr>
          <w:b/>
          <w:bCs/>
          <w:szCs w:val="24"/>
          <w:lang w:val="ru-RU"/>
        </w:rPr>
        <w:t>ще ползвам е/са следните:</w:t>
      </w:r>
    </w:p>
    <w:p w:rsidR="007433E0" w:rsidRPr="003163B3" w:rsidRDefault="007433E0" w:rsidP="00E837B6">
      <w:pPr>
        <w:pStyle w:val="BodyText"/>
        <w:spacing w:before="24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1: .……….................................................................…………</w:t>
      </w:r>
    </w:p>
    <w:p w:rsidR="007433E0" w:rsidRPr="003163B3" w:rsidRDefault="007433E0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7433E0" w:rsidRPr="003163B3" w:rsidRDefault="007433E0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7433E0" w:rsidRPr="003163B3" w:rsidRDefault="007433E0" w:rsidP="00E837B6">
      <w:pPr>
        <w:pStyle w:val="BodyText"/>
        <w:tabs>
          <w:tab w:val="num" w:pos="540"/>
        </w:tabs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.............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7433E0" w:rsidRPr="003163B3" w:rsidRDefault="007433E0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..............…………………………...........................................................…………</w:t>
      </w:r>
    </w:p>
    <w:p w:rsidR="007433E0" w:rsidRPr="003163B3" w:rsidRDefault="007433E0" w:rsidP="00E837B6">
      <w:pPr>
        <w:pStyle w:val="BodyText"/>
        <w:spacing w:before="3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2: .……….................................................................…………</w:t>
      </w:r>
    </w:p>
    <w:p w:rsidR="007433E0" w:rsidRPr="003163B3" w:rsidRDefault="007433E0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7433E0" w:rsidRPr="003163B3" w:rsidRDefault="007433E0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7433E0" w:rsidRPr="003163B3" w:rsidRDefault="007433E0" w:rsidP="00E837B6">
      <w:pPr>
        <w:pStyle w:val="BodyText"/>
        <w:tabs>
          <w:tab w:val="num" w:pos="540"/>
        </w:tabs>
        <w:spacing w:before="6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7433E0" w:rsidRPr="003163B3" w:rsidRDefault="007433E0" w:rsidP="00E837B6">
      <w:pPr>
        <w:pStyle w:val="BodyText"/>
        <w:spacing w:before="60" w:after="60"/>
        <w:rPr>
          <w:b/>
          <w:bCs/>
          <w:szCs w:val="24"/>
        </w:rPr>
      </w:pPr>
      <w:r w:rsidRPr="003163B3">
        <w:rPr>
          <w:b/>
          <w:bCs/>
          <w:szCs w:val="24"/>
        </w:rPr>
        <w:t>..............…………………………...........................................................…………</w:t>
      </w:r>
    </w:p>
    <w:p w:rsidR="007433E0" w:rsidRPr="003163B3" w:rsidRDefault="007433E0" w:rsidP="00E837B6">
      <w:pPr>
        <w:pStyle w:val="BodyText"/>
        <w:numPr>
          <w:ilvl w:val="0"/>
          <w:numId w:val="2"/>
        </w:numPr>
        <w:tabs>
          <w:tab w:val="left" w:pos="284"/>
        </w:tabs>
        <w:spacing w:before="24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Ще отговарям за действията, бездействията и работата на посочения подизпълнител /посочените подизпълнители/ като за свои действия, бездействия и работа.</w:t>
      </w:r>
    </w:p>
    <w:p w:rsidR="007433E0" w:rsidRPr="003163B3" w:rsidRDefault="007433E0" w:rsidP="00E837B6">
      <w:pPr>
        <w:tabs>
          <w:tab w:val="left" w:pos="0"/>
        </w:tabs>
        <w:rPr>
          <w:sz w:val="24"/>
          <w:szCs w:val="24"/>
          <w:lang w:val="ru-RU"/>
        </w:rPr>
      </w:pPr>
    </w:p>
    <w:p w:rsidR="007433E0" w:rsidRPr="003163B3" w:rsidRDefault="007433E0" w:rsidP="00E837B6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7433E0" w:rsidRDefault="007433E0" w:rsidP="00045770">
      <w:pPr>
        <w:ind w:left="5661" w:firstLine="720"/>
      </w:pPr>
      <w:r w:rsidRPr="003163B3">
        <w:rPr>
          <w:sz w:val="24"/>
          <w:szCs w:val="24"/>
          <w:lang w:val="ru-RU"/>
        </w:rPr>
        <w:t>/име, длъжност/</w:t>
      </w:r>
    </w:p>
    <w:sectPr w:rsidR="007433E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3E0" w:rsidRDefault="007433E0" w:rsidP="00E837B6">
      <w:r>
        <w:separator/>
      </w:r>
    </w:p>
  </w:endnote>
  <w:endnote w:type="continuationSeparator" w:id="0">
    <w:p w:rsidR="007433E0" w:rsidRDefault="007433E0" w:rsidP="00E8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0" w:rsidRPr="004E1735" w:rsidRDefault="007433E0" w:rsidP="004E1735">
    <w:pPr>
      <w:pStyle w:val="Heading1"/>
      <w:tabs>
        <w:tab w:val="num" w:pos="900"/>
      </w:tabs>
      <w:jc w:val="center"/>
      <w:rPr>
        <w:rFonts w:ascii="Times New Roman" w:hAnsi="Times New Roman"/>
        <w:b w:val="0"/>
        <w:color w:val="auto"/>
        <w:sz w:val="20"/>
        <w:szCs w:val="20"/>
      </w:rPr>
    </w:pPr>
    <w:r w:rsidRPr="004E1735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„Доставка на новопроизведени превозни средства за нуждите на дирекция „Управление на отпадъците”, по обособени позиции 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3E0" w:rsidRDefault="007433E0" w:rsidP="00E837B6">
      <w:r>
        <w:separator/>
      </w:r>
    </w:p>
  </w:footnote>
  <w:footnote w:type="continuationSeparator" w:id="0">
    <w:p w:rsidR="007433E0" w:rsidRDefault="007433E0" w:rsidP="00E83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0" w:rsidRPr="00E66BEB" w:rsidRDefault="007433E0" w:rsidP="00E66BEB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  <w:lang w:val="ru-RU"/>
      </w:rPr>
    </w:pPr>
    <w:bookmarkStart w:id="0" w:name="_Toc270587022"/>
    <w:bookmarkStart w:id="1" w:name="_Toc288662143"/>
    <w:bookmarkStart w:id="2" w:name="_Toc315878464"/>
    <w:r w:rsidRPr="00E66BEB">
      <w:rPr>
        <w:i/>
        <w:sz w:val="20"/>
        <w:lang w:val="ru-RU"/>
      </w:rPr>
      <w:t>ОБРАЗЕЦ № 4</w:t>
    </w:r>
    <w:bookmarkEnd w:id="0"/>
    <w:bookmarkEnd w:id="1"/>
    <w:bookmarkEnd w:id="2"/>
  </w:p>
  <w:p w:rsidR="007433E0" w:rsidRDefault="007433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7B6"/>
    <w:rsid w:val="00045770"/>
    <w:rsid w:val="0007678E"/>
    <w:rsid w:val="002461E5"/>
    <w:rsid w:val="003163B3"/>
    <w:rsid w:val="00385BED"/>
    <w:rsid w:val="004450DC"/>
    <w:rsid w:val="00480340"/>
    <w:rsid w:val="004E1735"/>
    <w:rsid w:val="005676FC"/>
    <w:rsid w:val="005E2548"/>
    <w:rsid w:val="00601F38"/>
    <w:rsid w:val="00665E5E"/>
    <w:rsid w:val="00696143"/>
    <w:rsid w:val="006F50B0"/>
    <w:rsid w:val="00735421"/>
    <w:rsid w:val="007433E0"/>
    <w:rsid w:val="007753FA"/>
    <w:rsid w:val="008251BB"/>
    <w:rsid w:val="00A3512D"/>
    <w:rsid w:val="00A97C72"/>
    <w:rsid w:val="00BE55D1"/>
    <w:rsid w:val="00C628D6"/>
    <w:rsid w:val="00CF7D9D"/>
    <w:rsid w:val="00E33AA0"/>
    <w:rsid w:val="00E35580"/>
    <w:rsid w:val="00E66BEB"/>
    <w:rsid w:val="00E837B6"/>
    <w:rsid w:val="00F66A17"/>
    <w:rsid w:val="00F9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B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37B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37B6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BBE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E837B6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837B6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tre4">
    <w:name w:val="titre4"/>
    <w:basedOn w:val="Normal"/>
    <w:uiPriority w:val="99"/>
    <w:rsid w:val="00E837B6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E837B6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E837B6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E837B6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E837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37B6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E837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37B6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349</Words>
  <Characters>1992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2013-08-07T08:47:00Z</cp:lastPrinted>
  <dcterms:created xsi:type="dcterms:W3CDTF">2013-06-03T10:25:00Z</dcterms:created>
  <dcterms:modified xsi:type="dcterms:W3CDTF">2013-08-07T08:47:00Z</dcterms:modified>
</cp:coreProperties>
</file>